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59E21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PHILPOT</w:t>
      </w: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010393E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Chilham</w:t>
      </w:r>
      <w:proofErr w:type="spellEnd"/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Kent. Husbandman.</w:t>
      </w:r>
    </w:p>
    <w:p w14:paraId="6970F6E2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DBC2381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5AAD8D1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Lee, Master of the College of All Saints, </w:t>
      </w:r>
      <w:proofErr w:type="spellStart"/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Maidstone</w:t>
      </w:r>
      <w:proofErr w:type="spellEnd"/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brought </w:t>
      </w:r>
    </w:p>
    <w:p w14:paraId="264C924F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 paint of account as receiver against him.</w:t>
      </w:r>
    </w:p>
    <w:p w14:paraId="6295A602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0711F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0711F7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220E753E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FB48F30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CE5D8BC" w14:textId="77777777" w:rsidR="000711F7" w:rsidRPr="000711F7" w:rsidRDefault="000711F7" w:rsidP="000711F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0711F7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12 July 2021</w:t>
      </w:r>
    </w:p>
    <w:p w14:paraId="7299FC17" w14:textId="77777777" w:rsidR="00BA00AB" w:rsidRPr="000711F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711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63E65" w14:textId="77777777" w:rsidR="000711F7" w:rsidRDefault="000711F7" w:rsidP="009139A6">
      <w:r>
        <w:separator/>
      </w:r>
    </w:p>
  </w:endnote>
  <w:endnote w:type="continuationSeparator" w:id="0">
    <w:p w14:paraId="78DA47A9" w14:textId="77777777" w:rsidR="000711F7" w:rsidRDefault="000711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0F6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6A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D58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8F964" w14:textId="77777777" w:rsidR="000711F7" w:rsidRDefault="000711F7" w:rsidP="009139A6">
      <w:r>
        <w:separator/>
      </w:r>
    </w:p>
  </w:footnote>
  <w:footnote w:type="continuationSeparator" w:id="0">
    <w:p w14:paraId="02F03371" w14:textId="77777777" w:rsidR="000711F7" w:rsidRDefault="000711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FC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02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D6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1F7"/>
    <w:rsid w:val="000666E0"/>
    <w:rsid w:val="000711F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41FEB"/>
  <w15:chartTrackingRefBased/>
  <w15:docId w15:val="{EDAAA4E0-6EF8-44B7-BEF2-FE4C83CD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711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2021-09-10T11:52:00Z</dcterms:created>
  <dcterms:modified xsi:type="dcterms:W3CDTF">2021-09-10T11:53:00Z</dcterms:modified>
</cp:coreProperties>
</file>